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47A62" w14:textId="77777777" w:rsidR="0076763D" w:rsidRDefault="00064A20" w:rsidP="00767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NASSHE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6763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6763D">
        <w:rPr>
          <w:rFonts w:ascii="Times New Roman" w:hAnsi="Times New Roman" w:cs="Times New Roman"/>
          <w:sz w:val="24"/>
          <w:szCs w:val="24"/>
        </w:rPr>
        <w:t>fl.1484)</w:t>
      </w:r>
    </w:p>
    <w:p w14:paraId="4C07F2D1" w14:textId="77777777" w:rsidR="0076763D" w:rsidRDefault="0076763D" w:rsidP="007676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FB275F" w14:textId="77777777" w:rsidR="0076763D" w:rsidRDefault="0076763D" w:rsidP="0076763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22537C" w14:textId="77777777" w:rsidR="0076763D" w:rsidRDefault="0076763D" w:rsidP="00767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Braintree, Essex,</w:t>
      </w:r>
    </w:p>
    <w:p w14:paraId="24E98C13" w14:textId="77777777" w:rsidR="0076763D" w:rsidRDefault="0076763D" w:rsidP="0076763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Tewe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EAF6814" w14:textId="77777777" w:rsidR="0076763D" w:rsidRDefault="0076763D" w:rsidP="0076763D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A38A36E" w14:textId="77777777" w:rsidR="0076763D" w:rsidRDefault="0076763D" w:rsidP="0076763D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p.20)</w:t>
      </w:r>
    </w:p>
    <w:p w14:paraId="09E2767A" w14:textId="77777777" w:rsidR="0076763D" w:rsidRDefault="0076763D" w:rsidP="0076763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FE7CCAF" w14:textId="77777777" w:rsidR="0076763D" w:rsidRDefault="0076763D" w:rsidP="0076763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AA42F6B" w14:textId="77777777" w:rsidR="0076763D" w:rsidRPr="006F3BF1" w:rsidRDefault="0076763D" w:rsidP="0076763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 November 2021</w:t>
      </w:r>
    </w:p>
    <w:p w14:paraId="0F59A796" w14:textId="57BBC72E" w:rsidR="00BA00AB" w:rsidRPr="00064A2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64A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7BC2E" w14:textId="77777777" w:rsidR="00064A20" w:rsidRDefault="00064A20" w:rsidP="009139A6">
      <w:r>
        <w:separator/>
      </w:r>
    </w:p>
  </w:endnote>
  <w:endnote w:type="continuationSeparator" w:id="0">
    <w:p w14:paraId="6DFC5AD7" w14:textId="77777777" w:rsidR="00064A20" w:rsidRDefault="00064A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BAB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43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341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EE28E" w14:textId="77777777" w:rsidR="00064A20" w:rsidRDefault="00064A20" w:rsidP="009139A6">
      <w:r>
        <w:separator/>
      </w:r>
    </w:p>
  </w:footnote>
  <w:footnote w:type="continuationSeparator" w:id="0">
    <w:p w14:paraId="60D8F1BF" w14:textId="77777777" w:rsidR="00064A20" w:rsidRDefault="00064A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2F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0A9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8B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A20"/>
    <w:rsid w:val="00064A20"/>
    <w:rsid w:val="000666E0"/>
    <w:rsid w:val="002510B7"/>
    <w:rsid w:val="005C130B"/>
    <w:rsid w:val="0076763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0EF5B"/>
  <w15:chartTrackingRefBased/>
  <w15:docId w15:val="{5307F1C6-BE63-4B96-86C2-E6284D51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381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2021-11-16T12:31:00Z</dcterms:created>
  <dcterms:modified xsi:type="dcterms:W3CDTF">2021-11-16T18:52:00Z</dcterms:modified>
</cp:coreProperties>
</file>